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2554E" w:rsidTr="0002554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54E" w:rsidRDefault="0002554E" w:rsidP="007D05CC">
            <w:r>
              <w:t>Приложение 1</w:t>
            </w: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54E" w:rsidRDefault="0002554E" w:rsidP="007D05C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54E" w:rsidRDefault="0002554E" w:rsidP="007D05CC">
            <w:r>
              <w:t xml:space="preserve">от              № </w:t>
            </w: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pPr>
              <w:jc w:val="right"/>
            </w:pPr>
          </w:p>
        </w:tc>
      </w:tr>
      <w:tr w:rsidR="0002554E" w:rsidTr="0002554E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54E" w:rsidRDefault="0002554E" w:rsidP="007D05CC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54E" w:rsidRDefault="0002554E" w:rsidP="007D05CC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54E" w:rsidRDefault="0002554E" w:rsidP="007D05CC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54E" w:rsidRDefault="0002554E" w:rsidP="007D05CC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54E" w:rsidRDefault="0002554E" w:rsidP="007D05CC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54E" w:rsidRDefault="0002554E" w:rsidP="007D05CC">
            <w:pPr>
              <w:jc w:val="center"/>
            </w:pP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тыс. руб.</w:t>
            </w:r>
          </w:p>
        </w:tc>
      </w:tr>
      <w:tr w:rsidR="0002554E" w:rsidTr="0002554E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2023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2025 год</w:t>
            </w:r>
          </w:p>
        </w:tc>
      </w:tr>
      <w:tr w:rsidR="0002554E" w:rsidTr="0002554E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2554E" w:rsidRDefault="0002554E" w:rsidP="007D05CC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54E" w:rsidRDefault="0002554E" w:rsidP="007D05CC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/>
        </w:tc>
      </w:tr>
    </w:tbl>
    <w:p w:rsidR="0002554E" w:rsidRPr="0002554E" w:rsidRDefault="0002554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2554E" w:rsidTr="0002554E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554E" w:rsidRDefault="0002554E" w:rsidP="007D05CC">
            <w:pPr>
              <w:jc w:val="center"/>
            </w:pPr>
            <w:r>
              <w:t>5</w:t>
            </w: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2554E" w:rsidRDefault="0002554E" w:rsidP="007D05CC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10 985 845,3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11 787 186,5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12 558 603,8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7 047 432,0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8 371 813,0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7 047 432,0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8 371 813,0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86 752,8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86 752,8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281 828,0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291 414,0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303 286,0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10 057,0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8 299,0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8 548,0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35 191,0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37 072,0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39 099,0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236 580,0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246 043,0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255 639,0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2 537 632,0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2 644 671,0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2 756 111,0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694 762,0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714 382,0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734 556,0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1 394 022,0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1 471 315,0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1 552 938,0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448 848,0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458 974,0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468 617,0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234 447,0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247 358,0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260 006,0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608 611,4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605 024,3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591 598,5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487 790,7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487 790,7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487 790,7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367 715,0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367 715,0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367 715,0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33 435,0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33 435,0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33 435,0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127,2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127,2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86 513,5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86 513,5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86 513,5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10 779,5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10 094,5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10 182,0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68 845,6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66 743,5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64 430,2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lastRenderedPageBreak/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41 195,6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40 395,6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29 195,6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13 630,0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13 630,0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90 064,5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91 433,2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92 815,0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89 058,6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90 392,4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91 738,2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1 005,9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1 040,8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1 076,8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57 787,2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56 355,3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55 748,9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5 627,6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4 195,7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3 589,3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44 577,9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44 577,9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44 577,9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1 389,0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1 389,0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1 389,0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3 314,5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3 314,5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3 314,5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lastRenderedPageBreak/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2 878,2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2 878,2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27 660,4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23 074,9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26 842,6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9 859 977,0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9 738 563,9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9 999 297,5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9 859 977,0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9 738 563,9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9 999 297,5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1 141 676,4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746 000,0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324 676,4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 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71 000,0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 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746 000,0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7 863 157,5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7 870 380,5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7 877 906,8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4 802 177,5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4 802 177,5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11 491,7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11 491,7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11 491,7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5 303,9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5 303,9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5 303,9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2 651,9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2 651,9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2 651,9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34 917,1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34 917,1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34 917,1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29 171,2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29 171,2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29 171,2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3 977,9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3 977,9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3 977,9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10 448,7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10 448,7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10 448,7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315 934,9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315 934,9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171 974,9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186 724,2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113 023,0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113 023,0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19 212,4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19 212,4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19 212,4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7 224,6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7 224,6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7 224,6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2 307 743,5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2 307 743,5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585,3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585,3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22 455,0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22 455,0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22 455,0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3 093,9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3 093,9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3 093,9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lastRenderedPageBreak/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1 770,1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1 770,1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855 143,1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1 122 183,4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1 375 390,7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175 411,4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179 924,1</w:t>
            </w:r>
          </w:p>
        </w:tc>
      </w:tr>
      <w:tr w:rsidR="0002554E" w:rsidTr="0002554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554E" w:rsidRDefault="0002554E" w:rsidP="007D05CC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121 293,9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 </w:t>
            </w: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2554E" w:rsidRDefault="0002554E" w:rsidP="007D05CC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2554E" w:rsidRDefault="0002554E" w:rsidP="007D05CC">
            <w:r>
              <w:t>Межбюджетные трансферты, передаваемые бюджетам городских округов области на 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558 437,8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933 377,1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1 195 466,6</w:t>
            </w: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20 845 822,3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pPr>
              <w:jc w:val="right"/>
            </w:pPr>
            <w:r>
              <w:t>21 525 750,4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4E" w:rsidRDefault="0002554E" w:rsidP="007D05CC">
            <w:pPr>
              <w:jc w:val="right"/>
            </w:pPr>
            <w:r>
              <w:t>22 557 901,3</w:t>
            </w:r>
          </w:p>
        </w:tc>
      </w:tr>
      <w:tr w:rsidR="0002554E" w:rsidTr="0002554E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</w:tr>
      <w:tr w:rsidR="0002554E" w:rsidTr="0002554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</w:tr>
      <w:tr w:rsidR="0002554E" w:rsidTr="0002554E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  <w:p w:rsidR="0002554E" w:rsidRDefault="0002554E" w:rsidP="007D05CC"/>
          <w:p w:rsidR="0002554E" w:rsidRDefault="0002554E" w:rsidP="007D05CC"/>
          <w:p w:rsidR="0002554E" w:rsidRDefault="0002554E" w:rsidP="007D05CC">
            <w:r>
              <w:t xml:space="preserve">Председатель комитета по финансам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</w:tr>
      <w:tr w:rsidR="0002554E" w:rsidTr="0002554E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</w:tr>
      <w:tr w:rsidR="0002554E" w:rsidTr="0002554E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r>
              <w:t>«Город Саратов»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54E" w:rsidRDefault="0002554E" w:rsidP="007D05CC">
            <w:r>
              <w:t>А.С. Струков</w:t>
            </w:r>
          </w:p>
        </w:tc>
      </w:tr>
    </w:tbl>
    <w:p w:rsidR="0002554E" w:rsidRPr="0034655F" w:rsidRDefault="0002554E" w:rsidP="0002554E"/>
    <w:p w:rsidR="00E2598B" w:rsidRPr="0002554E" w:rsidRDefault="00E2598B" w:rsidP="0002554E"/>
    <w:sectPr w:rsidR="00E2598B" w:rsidRPr="0002554E" w:rsidSect="0002554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30C" w:rsidRDefault="002C730C" w:rsidP="0002554E">
      <w:r>
        <w:separator/>
      </w:r>
    </w:p>
  </w:endnote>
  <w:endnote w:type="continuationSeparator" w:id="1">
    <w:p w:rsidR="002C730C" w:rsidRDefault="002C730C" w:rsidP="00025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30C" w:rsidRDefault="002C730C" w:rsidP="0002554E">
      <w:r>
        <w:separator/>
      </w:r>
    </w:p>
  </w:footnote>
  <w:footnote w:type="continuationSeparator" w:id="1">
    <w:p w:rsidR="002C730C" w:rsidRDefault="002C730C" w:rsidP="00025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54E" w:rsidRDefault="00115F8A" w:rsidP="003B30C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55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554E" w:rsidRDefault="000255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54E" w:rsidRDefault="00115F8A" w:rsidP="003B30C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55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3EC6">
      <w:rPr>
        <w:rStyle w:val="a7"/>
        <w:noProof/>
      </w:rPr>
      <w:t>8</w:t>
    </w:r>
    <w:r>
      <w:rPr>
        <w:rStyle w:val="a7"/>
      </w:rPr>
      <w:fldChar w:fldCharType="end"/>
    </w:r>
  </w:p>
  <w:p w:rsidR="0002554E" w:rsidRDefault="000255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02554E"/>
    <w:rsid w:val="0002554E"/>
    <w:rsid w:val="00115F8A"/>
    <w:rsid w:val="002C3F39"/>
    <w:rsid w:val="002C730C"/>
    <w:rsid w:val="00363EC6"/>
    <w:rsid w:val="006808C6"/>
    <w:rsid w:val="008F0BF5"/>
    <w:rsid w:val="00A24CAF"/>
    <w:rsid w:val="00B912FD"/>
    <w:rsid w:val="00E2598B"/>
    <w:rsid w:val="00F6400A"/>
    <w:rsid w:val="00F72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54E"/>
  </w:style>
  <w:style w:type="paragraph" w:styleId="a5">
    <w:name w:val="footer"/>
    <w:basedOn w:val="a"/>
    <w:link w:val="a6"/>
    <w:uiPriority w:val="99"/>
    <w:semiHidden/>
    <w:unhideWhenUsed/>
    <w:rsid w:val="00025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54E"/>
  </w:style>
  <w:style w:type="character" w:styleId="a7">
    <w:name w:val="page number"/>
    <w:basedOn w:val="a0"/>
    <w:uiPriority w:val="99"/>
    <w:semiHidden/>
    <w:unhideWhenUsed/>
    <w:rsid w:val="000255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8</Pages>
  <Words>2220</Words>
  <Characters>12656</Characters>
  <Application>Microsoft Office Word</Application>
  <DocSecurity>0</DocSecurity>
  <Lines>105</Lines>
  <Paragraphs>29</Paragraphs>
  <ScaleCrop>false</ScaleCrop>
  <Company/>
  <LinksUpToDate>false</LinksUpToDate>
  <CharactersWithSpaces>14847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2</cp:revision>
  <dcterms:created xsi:type="dcterms:W3CDTF">2022-10-24T07:28:00Z</dcterms:created>
  <dcterms:modified xsi:type="dcterms:W3CDTF">2022-10-24T07:28:00Z</dcterms:modified>
</cp:coreProperties>
</file>